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22" w:rsidRDefault="00E71622" w:rsidP="00063609">
      <w:pPr>
        <w:ind w:firstLineChars="50" w:firstLine="181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浙江大学全国教指委人员名单</w:t>
      </w:r>
    </w:p>
    <w:p w:rsidR="00E71622" w:rsidRPr="007610FA" w:rsidRDefault="00E71622" w:rsidP="00063609">
      <w:pPr>
        <w:ind w:firstLineChars="50" w:firstLine="181"/>
        <w:jc w:val="center"/>
        <w:rPr>
          <w:b/>
          <w:sz w:val="36"/>
          <w:szCs w:val="36"/>
        </w:rPr>
      </w:pP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国际商务硕士：黄先海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法律硕士：孙笑侠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体育硕士：于可红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汉语国际教育硕士：范捷平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应用心理：沈模卫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艺术硕士：李杰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新闻与传播：吴飞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出版：吴飞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农业推广：张国平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兽医：方维焕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风景园林：夏宜平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医学专业学位临床医学分委员会：黄河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药学：杨波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公共管理：姚先国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旅游管理：周玲强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工程管理：卢向南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工商管理：吴晓波</w:t>
      </w:r>
    </w:p>
    <w:p w:rsidR="00E71622" w:rsidRPr="00C218C9" w:rsidRDefault="00E71622" w:rsidP="00C218C9">
      <w:pPr>
        <w:ind w:firstLineChars="50" w:firstLine="140"/>
        <w:rPr>
          <w:sz w:val="28"/>
        </w:rPr>
      </w:pPr>
      <w:r w:rsidRPr="00C218C9">
        <w:rPr>
          <w:rFonts w:hint="eastAsia"/>
          <w:sz w:val="28"/>
        </w:rPr>
        <w:t>工程硕士：陈子辰（副主任委员）</w:t>
      </w:r>
    </w:p>
    <w:p w:rsidR="00E71622" w:rsidRDefault="00E71622"/>
    <w:sectPr w:rsidR="00E71622" w:rsidSect="007420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622" w:rsidRDefault="00E71622" w:rsidP="00C218C9">
      <w:r>
        <w:separator/>
      </w:r>
    </w:p>
  </w:endnote>
  <w:endnote w:type="continuationSeparator" w:id="0">
    <w:p w:rsidR="00E71622" w:rsidRDefault="00E71622" w:rsidP="00C2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22" w:rsidRDefault="00E716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22" w:rsidRDefault="00E716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22" w:rsidRDefault="00E716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622" w:rsidRDefault="00E71622" w:rsidP="00C218C9">
      <w:r>
        <w:separator/>
      </w:r>
    </w:p>
  </w:footnote>
  <w:footnote w:type="continuationSeparator" w:id="0">
    <w:p w:rsidR="00E71622" w:rsidRDefault="00E71622" w:rsidP="00C218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22" w:rsidRDefault="00E716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22" w:rsidRDefault="00E716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622" w:rsidRDefault="00E716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8C9"/>
    <w:rsid w:val="00001520"/>
    <w:rsid w:val="000066A7"/>
    <w:rsid w:val="00006C1F"/>
    <w:rsid w:val="00011594"/>
    <w:rsid w:val="00011F85"/>
    <w:rsid w:val="00012156"/>
    <w:rsid w:val="00013086"/>
    <w:rsid w:val="000154CF"/>
    <w:rsid w:val="0001737B"/>
    <w:rsid w:val="00025FFA"/>
    <w:rsid w:val="00026A34"/>
    <w:rsid w:val="00030658"/>
    <w:rsid w:val="00030858"/>
    <w:rsid w:val="00030B46"/>
    <w:rsid w:val="00030FE0"/>
    <w:rsid w:val="00031E65"/>
    <w:rsid w:val="000355D7"/>
    <w:rsid w:val="000414CF"/>
    <w:rsid w:val="00041F1F"/>
    <w:rsid w:val="00043764"/>
    <w:rsid w:val="000443C0"/>
    <w:rsid w:val="000502B9"/>
    <w:rsid w:val="00053C6C"/>
    <w:rsid w:val="0005482C"/>
    <w:rsid w:val="0005578C"/>
    <w:rsid w:val="00055C71"/>
    <w:rsid w:val="0005658B"/>
    <w:rsid w:val="00063609"/>
    <w:rsid w:val="000636A1"/>
    <w:rsid w:val="00065952"/>
    <w:rsid w:val="0006743C"/>
    <w:rsid w:val="0007634F"/>
    <w:rsid w:val="00077980"/>
    <w:rsid w:val="00080FD3"/>
    <w:rsid w:val="00081526"/>
    <w:rsid w:val="00081EE8"/>
    <w:rsid w:val="00083E10"/>
    <w:rsid w:val="0008492B"/>
    <w:rsid w:val="00085276"/>
    <w:rsid w:val="000868AE"/>
    <w:rsid w:val="00090965"/>
    <w:rsid w:val="0009173E"/>
    <w:rsid w:val="00093B76"/>
    <w:rsid w:val="000956B2"/>
    <w:rsid w:val="0009671D"/>
    <w:rsid w:val="00096ACF"/>
    <w:rsid w:val="0009725A"/>
    <w:rsid w:val="00097520"/>
    <w:rsid w:val="000A1602"/>
    <w:rsid w:val="000A19BD"/>
    <w:rsid w:val="000A3A39"/>
    <w:rsid w:val="000A5F84"/>
    <w:rsid w:val="000A6E73"/>
    <w:rsid w:val="000B3307"/>
    <w:rsid w:val="000B437C"/>
    <w:rsid w:val="000B6BA7"/>
    <w:rsid w:val="000B7F45"/>
    <w:rsid w:val="000C3CD6"/>
    <w:rsid w:val="000C44A9"/>
    <w:rsid w:val="000D045C"/>
    <w:rsid w:val="000D0C29"/>
    <w:rsid w:val="000D1DBD"/>
    <w:rsid w:val="000D1FA0"/>
    <w:rsid w:val="000D2C09"/>
    <w:rsid w:val="000D7D45"/>
    <w:rsid w:val="000E0C8A"/>
    <w:rsid w:val="000E19E0"/>
    <w:rsid w:val="000E286A"/>
    <w:rsid w:val="000F14B9"/>
    <w:rsid w:val="000F380D"/>
    <w:rsid w:val="00101105"/>
    <w:rsid w:val="00102495"/>
    <w:rsid w:val="00102921"/>
    <w:rsid w:val="00102B90"/>
    <w:rsid w:val="001063A5"/>
    <w:rsid w:val="001111C7"/>
    <w:rsid w:val="00111C46"/>
    <w:rsid w:val="00115BB0"/>
    <w:rsid w:val="00117EA0"/>
    <w:rsid w:val="00123906"/>
    <w:rsid w:val="00125A1B"/>
    <w:rsid w:val="001330AE"/>
    <w:rsid w:val="00142051"/>
    <w:rsid w:val="00147C60"/>
    <w:rsid w:val="00150182"/>
    <w:rsid w:val="001514DE"/>
    <w:rsid w:val="00154151"/>
    <w:rsid w:val="00157570"/>
    <w:rsid w:val="001611CB"/>
    <w:rsid w:val="0016319D"/>
    <w:rsid w:val="00166412"/>
    <w:rsid w:val="00166948"/>
    <w:rsid w:val="0017603F"/>
    <w:rsid w:val="00182430"/>
    <w:rsid w:val="001832FC"/>
    <w:rsid w:val="00185A55"/>
    <w:rsid w:val="00187AE3"/>
    <w:rsid w:val="001920B1"/>
    <w:rsid w:val="00194611"/>
    <w:rsid w:val="001A0158"/>
    <w:rsid w:val="001A1AD8"/>
    <w:rsid w:val="001A4919"/>
    <w:rsid w:val="001A77CE"/>
    <w:rsid w:val="001B0B33"/>
    <w:rsid w:val="001B56C0"/>
    <w:rsid w:val="001C2EB5"/>
    <w:rsid w:val="001D1B3A"/>
    <w:rsid w:val="001D32D5"/>
    <w:rsid w:val="001D437E"/>
    <w:rsid w:val="001E0969"/>
    <w:rsid w:val="001E1483"/>
    <w:rsid w:val="001E17B9"/>
    <w:rsid w:val="001E2773"/>
    <w:rsid w:val="001E4F98"/>
    <w:rsid w:val="001E6A96"/>
    <w:rsid w:val="001F0A80"/>
    <w:rsid w:val="001F102B"/>
    <w:rsid w:val="001F1552"/>
    <w:rsid w:val="001F4113"/>
    <w:rsid w:val="001F4EE5"/>
    <w:rsid w:val="001F61DF"/>
    <w:rsid w:val="001F7924"/>
    <w:rsid w:val="002006D6"/>
    <w:rsid w:val="00201E22"/>
    <w:rsid w:val="00202C0B"/>
    <w:rsid w:val="00203515"/>
    <w:rsid w:val="002042FF"/>
    <w:rsid w:val="00204C26"/>
    <w:rsid w:val="002100FD"/>
    <w:rsid w:val="00213A8A"/>
    <w:rsid w:val="00213BB3"/>
    <w:rsid w:val="00214C6B"/>
    <w:rsid w:val="00216150"/>
    <w:rsid w:val="00223539"/>
    <w:rsid w:val="00225471"/>
    <w:rsid w:val="00225E74"/>
    <w:rsid w:val="002424AE"/>
    <w:rsid w:val="002434B1"/>
    <w:rsid w:val="00243AF5"/>
    <w:rsid w:val="002476E0"/>
    <w:rsid w:val="00250CB5"/>
    <w:rsid w:val="002544B6"/>
    <w:rsid w:val="002576D5"/>
    <w:rsid w:val="00260A22"/>
    <w:rsid w:val="00262A2A"/>
    <w:rsid w:val="0026415E"/>
    <w:rsid w:val="00265A7D"/>
    <w:rsid w:val="00271677"/>
    <w:rsid w:val="00271BD5"/>
    <w:rsid w:val="00274DFB"/>
    <w:rsid w:val="0027763E"/>
    <w:rsid w:val="00283C10"/>
    <w:rsid w:val="00283E5C"/>
    <w:rsid w:val="002867A7"/>
    <w:rsid w:val="00291598"/>
    <w:rsid w:val="00291ACB"/>
    <w:rsid w:val="00295CA4"/>
    <w:rsid w:val="0029600C"/>
    <w:rsid w:val="002A104C"/>
    <w:rsid w:val="002B2C85"/>
    <w:rsid w:val="002B3AF7"/>
    <w:rsid w:val="002B5CCF"/>
    <w:rsid w:val="002B6107"/>
    <w:rsid w:val="002B6CC9"/>
    <w:rsid w:val="002C0DC8"/>
    <w:rsid w:val="002C4D2F"/>
    <w:rsid w:val="002C5810"/>
    <w:rsid w:val="002D279A"/>
    <w:rsid w:val="002D5F3A"/>
    <w:rsid w:val="002D7A42"/>
    <w:rsid w:val="002D7D5E"/>
    <w:rsid w:val="002E217F"/>
    <w:rsid w:val="002E398D"/>
    <w:rsid w:val="002E4F45"/>
    <w:rsid w:val="002E5DDB"/>
    <w:rsid w:val="002E70BA"/>
    <w:rsid w:val="002E7154"/>
    <w:rsid w:val="002E7463"/>
    <w:rsid w:val="002F3274"/>
    <w:rsid w:val="002F43A4"/>
    <w:rsid w:val="002F6DF6"/>
    <w:rsid w:val="00300B36"/>
    <w:rsid w:val="0030181E"/>
    <w:rsid w:val="00301E63"/>
    <w:rsid w:val="00302DE9"/>
    <w:rsid w:val="00303D26"/>
    <w:rsid w:val="003071A0"/>
    <w:rsid w:val="003073B5"/>
    <w:rsid w:val="0031526B"/>
    <w:rsid w:val="00315589"/>
    <w:rsid w:val="00316C93"/>
    <w:rsid w:val="00327A90"/>
    <w:rsid w:val="00332EB8"/>
    <w:rsid w:val="00334E85"/>
    <w:rsid w:val="00335E40"/>
    <w:rsid w:val="00337C91"/>
    <w:rsid w:val="003419CA"/>
    <w:rsid w:val="0034238C"/>
    <w:rsid w:val="00343969"/>
    <w:rsid w:val="00343EE7"/>
    <w:rsid w:val="00345883"/>
    <w:rsid w:val="00347D20"/>
    <w:rsid w:val="00352153"/>
    <w:rsid w:val="00352719"/>
    <w:rsid w:val="003573A8"/>
    <w:rsid w:val="00361AF3"/>
    <w:rsid w:val="00361B60"/>
    <w:rsid w:val="003634D5"/>
    <w:rsid w:val="00365F73"/>
    <w:rsid w:val="00366971"/>
    <w:rsid w:val="00375AC3"/>
    <w:rsid w:val="00375D8F"/>
    <w:rsid w:val="0038387B"/>
    <w:rsid w:val="0038562C"/>
    <w:rsid w:val="003921E4"/>
    <w:rsid w:val="00392FB9"/>
    <w:rsid w:val="0039534B"/>
    <w:rsid w:val="00396153"/>
    <w:rsid w:val="00396EB7"/>
    <w:rsid w:val="003A052F"/>
    <w:rsid w:val="003A12AA"/>
    <w:rsid w:val="003A2DFB"/>
    <w:rsid w:val="003A3319"/>
    <w:rsid w:val="003A39C1"/>
    <w:rsid w:val="003A56FF"/>
    <w:rsid w:val="003A592C"/>
    <w:rsid w:val="003B1226"/>
    <w:rsid w:val="003B12A4"/>
    <w:rsid w:val="003B62E0"/>
    <w:rsid w:val="003C18BA"/>
    <w:rsid w:val="003C678A"/>
    <w:rsid w:val="003C6EA5"/>
    <w:rsid w:val="003D1D37"/>
    <w:rsid w:val="003D23AA"/>
    <w:rsid w:val="003D69C8"/>
    <w:rsid w:val="003D7C80"/>
    <w:rsid w:val="003E2A6B"/>
    <w:rsid w:val="003E3865"/>
    <w:rsid w:val="003E6400"/>
    <w:rsid w:val="003F02F0"/>
    <w:rsid w:val="003F1527"/>
    <w:rsid w:val="003F381C"/>
    <w:rsid w:val="003F3E9B"/>
    <w:rsid w:val="003F5FCA"/>
    <w:rsid w:val="003F716F"/>
    <w:rsid w:val="003F785D"/>
    <w:rsid w:val="003F7FF6"/>
    <w:rsid w:val="00406904"/>
    <w:rsid w:val="0040765B"/>
    <w:rsid w:val="0041041B"/>
    <w:rsid w:val="00410ABF"/>
    <w:rsid w:val="00415D5F"/>
    <w:rsid w:val="00416EF5"/>
    <w:rsid w:val="004207F0"/>
    <w:rsid w:val="00421077"/>
    <w:rsid w:val="00421C1A"/>
    <w:rsid w:val="00425113"/>
    <w:rsid w:val="0042526D"/>
    <w:rsid w:val="004252AB"/>
    <w:rsid w:val="00432DF1"/>
    <w:rsid w:val="0043344D"/>
    <w:rsid w:val="00435F96"/>
    <w:rsid w:val="0043776C"/>
    <w:rsid w:val="0043782D"/>
    <w:rsid w:val="004423A9"/>
    <w:rsid w:val="00444B3E"/>
    <w:rsid w:val="00445B20"/>
    <w:rsid w:val="00446DE5"/>
    <w:rsid w:val="004479D5"/>
    <w:rsid w:val="00450B35"/>
    <w:rsid w:val="00451DED"/>
    <w:rsid w:val="00461467"/>
    <w:rsid w:val="00463841"/>
    <w:rsid w:val="00463AA2"/>
    <w:rsid w:val="004657BA"/>
    <w:rsid w:val="004700C7"/>
    <w:rsid w:val="00470D05"/>
    <w:rsid w:val="00472F14"/>
    <w:rsid w:val="0047518F"/>
    <w:rsid w:val="00475617"/>
    <w:rsid w:val="00477D6E"/>
    <w:rsid w:val="004806F6"/>
    <w:rsid w:val="004839B0"/>
    <w:rsid w:val="0048739B"/>
    <w:rsid w:val="0049475B"/>
    <w:rsid w:val="00495A50"/>
    <w:rsid w:val="004969DE"/>
    <w:rsid w:val="00497987"/>
    <w:rsid w:val="004A037C"/>
    <w:rsid w:val="004A26EB"/>
    <w:rsid w:val="004A2839"/>
    <w:rsid w:val="004A2FDA"/>
    <w:rsid w:val="004A6946"/>
    <w:rsid w:val="004A7C17"/>
    <w:rsid w:val="004A7E9A"/>
    <w:rsid w:val="004B03D7"/>
    <w:rsid w:val="004B15CB"/>
    <w:rsid w:val="004B1FC2"/>
    <w:rsid w:val="004B3AFC"/>
    <w:rsid w:val="004B3BE5"/>
    <w:rsid w:val="004B5071"/>
    <w:rsid w:val="004B77C7"/>
    <w:rsid w:val="004B78AA"/>
    <w:rsid w:val="004B7ECA"/>
    <w:rsid w:val="004C76C4"/>
    <w:rsid w:val="004D05CA"/>
    <w:rsid w:val="004D40C2"/>
    <w:rsid w:val="004D706F"/>
    <w:rsid w:val="004D7389"/>
    <w:rsid w:val="004E03FF"/>
    <w:rsid w:val="004E6CCD"/>
    <w:rsid w:val="004F5F10"/>
    <w:rsid w:val="004F6A96"/>
    <w:rsid w:val="005006E3"/>
    <w:rsid w:val="00502023"/>
    <w:rsid w:val="00502DDD"/>
    <w:rsid w:val="005117B4"/>
    <w:rsid w:val="00513B89"/>
    <w:rsid w:val="00516437"/>
    <w:rsid w:val="005170A9"/>
    <w:rsid w:val="00517508"/>
    <w:rsid w:val="005218E3"/>
    <w:rsid w:val="005220C5"/>
    <w:rsid w:val="00523CD2"/>
    <w:rsid w:val="00525AAD"/>
    <w:rsid w:val="00525BD6"/>
    <w:rsid w:val="00526A96"/>
    <w:rsid w:val="00530964"/>
    <w:rsid w:val="005342CA"/>
    <w:rsid w:val="00534C1B"/>
    <w:rsid w:val="005358A0"/>
    <w:rsid w:val="00537D7A"/>
    <w:rsid w:val="00540847"/>
    <w:rsid w:val="0054177F"/>
    <w:rsid w:val="0054417C"/>
    <w:rsid w:val="00544194"/>
    <w:rsid w:val="00551351"/>
    <w:rsid w:val="0055185C"/>
    <w:rsid w:val="0055585E"/>
    <w:rsid w:val="00556060"/>
    <w:rsid w:val="0055765C"/>
    <w:rsid w:val="00557D59"/>
    <w:rsid w:val="005628AF"/>
    <w:rsid w:val="0057054F"/>
    <w:rsid w:val="00572E13"/>
    <w:rsid w:val="0057331D"/>
    <w:rsid w:val="00573757"/>
    <w:rsid w:val="005755BC"/>
    <w:rsid w:val="00575678"/>
    <w:rsid w:val="00576271"/>
    <w:rsid w:val="0058011F"/>
    <w:rsid w:val="00582243"/>
    <w:rsid w:val="005913DE"/>
    <w:rsid w:val="00591F09"/>
    <w:rsid w:val="005930CB"/>
    <w:rsid w:val="00596709"/>
    <w:rsid w:val="005A0589"/>
    <w:rsid w:val="005A4619"/>
    <w:rsid w:val="005A4EDD"/>
    <w:rsid w:val="005A5629"/>
    <w:rsid w:val="005A5B81"/>
    <w:rsid w:val="005A7639"/>
    <w:rsid w:val="005B2A2A"/>
    <w:rsid w:val="005B33D2"/>
    <w:rsid w:val="005B4666"/>
    <w:rsid w:val="005B4C72"/>
    <w:rsid w:val="005B5172"/>
    <w:rsid w:val="005B5806"/>
    <w:rsid w:val="005B657E"/>
    <w:rsid w:val="005B691B"/>
    <w:rsid w:val="005C0D16"/>
    <w:rsid w:val="005C1726"/>
    <w:rsid w:val="005C1E29"/>
    <w:rsid w:val="005C5430"/>
    <w:rsid w:val="005C5D4B"/>
    <w:rsid w:val="005D081E"/>
    <w:rsid w:val="005D1830"/>
    <w:rsid w:val="005D1CD2"/>
    <w:rsid w:val="005D5C13"/>
    <w:rsid w:val="005D709A"/>
    <w:rsid w:val="005E0486"/>
    <w:rsid w:val="005E5383"/>
    <w:rsid w:val="005E548F"/>
    <w:rsid w:val="005F0BFD"/>
    <w:rsid w:val="005F4C79"/>
    <w:rsid w:val="005F7382"/>
    <w:rsid w:val="00601A35"/>
    <w:rsid w:val="00603A80"/>
    <w:rsid w:val="006043FB"/>
    <w:rsid w:val="00605926"/>
    <w:rsid w:val="00610423"/>
    <w:rsid w:val="006131FE"/>
    <w:rsid w:val="00613993"/>
    <w:rsid w:val="006173AD"/>
    <w:rsid w:val="00617C9F"/>
    <w:rsid w:val="00622C01"/>
    <w:rsid w:val="00626567"/>
    <w:rsid w:val="006268A7"/>
    <w:rsid w:val="00627220"/>
    <w:rsid w:val="006323F3"/>
    <w:rsid w:val="0063371C"/>
    <w:rsid w:val="00635D98"/>
    <w:rsid w:val="00636FF2"/>
    <w:rsid w:val="006372FC"/>
    <w:rsid w:val="00637D11"/>
    <w:rsid w:val="006411A3"/>
    <w:rsid w:val="00642C4D"/>
    <w:rsid w:val="006438BA"/>
    <w:rsid w:val="00645122"/>
    <w:rsid w:val="0065078A"/>
    <w:rsid w:val="00654E3F"/>
    <w:rsid w:val="00655BD2"/>
    <w:rsid w:val="00657BF3"/>
    <w:rsid w:val="0066063F"/>
    <w:rsid w:val="00662C34"/>
    <w:rsid w:val="00662C90"/>
    <w:rsid w:val="00662E42"/>
    <w:rsid w:val="00663014"/>
    <w:rsid w:val="00664242"/>
    <w:rsid w:val="0067311F"/>
    <w:rsid w:val="0067476F"/>
    <w:rsid w:val="00674A47"/>
    <w:rsid w:val="00675C20"/>
    <w:rsid w:val="00691399"/>
    <w:rsid w:val="00691516"/>
    <w:rsid w:val="00691A2A"/>
    <w:rsid w:val="00692D53"/>
    <w:rsid w:val="006978B1"/>
    <w:rsid w:val="006A016A"/>
    <w:rsid w:val="006A0AEC"/>
    <w:rsid w:val="006A1A1F"/>
    <w:rsid w:val="006A2230"/>
    <w:rsid w:val="006A2D45"/>
    <w:rsid w:val="006A3536"/>
    <w:rsid w:val="006A3955"/>
    <w:rsid w:val="006A6CE9"/>
    <w:rsid w:val="006B5C14"/>
    <w:rsid w:val="006C1BEB"/>
    <w:rsid w:val="006C2278"/>
    <w:rsid w:val="006C3244"/>
    <w:rsid w:val="006C3816"/>
    <w:rsid w:val="006C4AA5"/>
    <w:rsid w:val="006C5B9E"/>
    <w:rsid w:val="006C702E"/>
    <w:rsid w:val="006D1C38"/>
    <w:rsid w:val="006D369C"/>
    <w:rsid w:val="006D4B7E"/>
    <w:rsid w:val="006E0A1C"/>
    <w:rsid w:val="006E48C4"/>
    <w:rsid w:val="006E5498"/>
    <w:rsid w:val="006E5B73"/>
    <w:rsid w:val="006F1615"/>
    <w:rsid w:val="006F4A38"/>
    <w:rsid w:val="007013C2"/>
    <w:rsid w:val="00701C61"/>
    <w:rsid w:val="00702844"/>
    <w:rsid w:val="00705CB1"/>
    <w:rsid w:val="007063CA"/>
    <w:rsid w:val="00714842"/>
    <w:rsid w:val="00720590"/>
    <w:rsid w:val="00720CD6"/>
    <w:rsid w:val="00723E41"/>
    <w:rsid w:val="00723FAF"/>
    <w:rsid w:val="00732E9D"/>
    <w:rsid w:val="00733DA3"/>
    <w:rsid w:val="00735435"/>
    <w:rsid w:val="007356EF"/>
    <w:rsid w:val="0073597B"/>
    <w:rsid w:val="007359E9"/>
    <w:rsid w:val="00740BB2"/>
    <w:rsid w:val="0074209C"/>
    <w:rsid w:val="00744C12"/>
    <w:rsid w:val="00747261"/>
    <w:rsid w:val="0075010A"/>
    <w:rsid w:val="00751AD5"/>
    <w:rsid w:val="00752454"/>
    <w:rsid w:val="00754773"/>
    <w:rsid w:val="007610FA"/>
    <w:rsid w:val="00770350"/>
    <w:rsid w:val="00770B7E"/>
    <w:rsid w:val="0078249C"/>
    <w:rsid w:val="00782E27"/>
    <w:rsid w:val="0078388A"/>
    <w:rsid w:val="007855E2"/>
    <w:rsid w:val="00790EA7"/>
    <w:rsid w:val="00794088"/>
    <w:rsid w:val="007A4DE1"/>
    <w:rsid w:val="007A6636"/>
    <w:rsid w:val="007A7F39"/>
    <w:rsid w:val="007B24CD"/>
    <w:rsid w:val="007B5270"/>
    <w:rsid w:val="007B5C1E"/>
    <w:rsid w:val="007C06A3"/>
    <w:rsid w:val="007C7A28"/>
    <w:rsid w:val="007D0F74"/>
    <w:rsid w:val="007D120B"/>
    <w:rsid w:val="007D136D"/>
    <w:rsid w:val="007D6DF2"/>
    <w:rsid w:val="007E319F"/>
    <w:rsid w:val="007E5701"/>
    <w:rsid w:val="007F20A2"/>
    <w:rsid w:val="007F22FF"/>
    <w:rsid w:val="007F2E39"/>
    <w:rsid w:val="007F2FBE"/>
    <w:rsid w:val="00801D1E"/>
    <w:rsid w:val="00803DCD"/>
    <w:rsid w:val="008077E5"/>
    <w:rsid w:val="00811E5C"/>
    <w:rsid w:val="00812DA3"/>
    <w:rsid w:val="00813BAD"/>
    <w:rsid w:val="00814AE3"/>
    <w:rsid w:val="008163C1"/>
    <w:rsid w:val="00821168"/>
    <w:rsid w:val="00825F28"/>
    <w:rsid w:val="00826C4C"/>
    <w:rsid w:val="00827709"/>
    <w:rsid w:val="0083290F"/>
    <w:rsid w:val="00837D69"/>
    <w:rsid w:val="008410E5"/>
    <w:rsid w:val="00842B42"/>
    <w:rsid w:val="008432E7"/>
    <w:rsid w:val="008443F0"/>
    <w:rsid w:val="0084548C"/>
    <w:rsid w:val="00851671"/>
    <w:rsid w:val="0085439A"/>
    <w:rsid w:val="00864294"/>
    <w:rsid w:val="00866A5A"/>
    <w:rsid w:val="00877046"/>
    <w:rsid w:val="00881A5A"/>
    <w:rsid w:val="00881CD2"/>
    <w:rsid w:val="0088270C"/>
    <w:rsid w:val="008856A4"/>
    <w:rsid w:val="00886D5F"/>
    <w:rsid w:val="008877FE"/>
    <w:rsid w:val="00887FD3"/>
    <w:rsid w:val="008906E5"/>
    <w:rsid w:val="00892F8C"/>
    <w:rsid w:val="008A0D66"/>
    <w:rsid w:val="008A3261"/>
    <w:rsid w:val="008A43D1"/>
    <w:rsid w:val="008A472B"/>
    <w:rsid w:val="008A5786"/>
    <w:rsid w:val="008B4D43"/>
    <w:rsid w:val="008B5D81"/>
    <w:rsid w:val="008B6A34"/>
    <w:rsid w:val="008C0858"/>
    <w:rsid w:val="008C62C2"/>
    <w:rsid w:val="008D07C0"/>
    <w:rsid w:val="008D08B0"/>
    <w:rsid w:val="008D0C2D"/>
    <w:rsid w:val="008D288B"/>
    <w:rsid w:val="008D324F"/>
    <w:rsid w:val="008D3FA3"/>
    <w:rsid w:val="008D4FA7"/>
    <w:rsid w:val="008E31D5"/>
    <w:rsid w:val="008E3933"/>
    <w:rsid w:val="008E3ACF"/>
    <w:rsid w:val="008E4978"/>
    <w:rsid w:val="008E594B"/>
    <w:rsid w:val="008E6060"/>
    <w:rsid w:val="008E690F"/>
    <w:rsid w:val="008E6C60"/>
    <w:rsid w:val="008F4CBD"/>
    <w:rsid w:val="008F5DC1"/>
    <w:rsid w:val="008F7F35"/>
    <w:rsid w:val="00900DFA"/>
    <w:rsid w:val="009010D6"/>
    <w:rsid w:val="00901447"/>
    <w:rsid w:val="0090732B"/>
    <w:rsid w:val="009118F0"/>
    <w:rsid w:val="00911E15"/>
    <w:rsid w:val="00912CA7"/>
    <w:rsid w:val="00913070"/>
    <w:rsid w:val="00916F2C"/>
    <w:rsid w:val="00920EA3"/>
    <w:rsid w:val="00920EC7"/>
    <w:rsid w:val="00932CAC"/>
    <w:rsid w:val="009400B4"/>
    <w:rsid w:val="009416D6"/>
    <w:rsid w:val="0095209D"/>
    <w:rsid w:val="00954D69"/>
    <w:rsid w:val="00957E2D"/>
    <w:rsid w:val="00962756"/>
    <w:rsid w:val="009715C4"/>
    <w:rsid w:val="00971DAC"/>
    <w:rsid w:val="00975AEC"/>
    <w:rsid w:val="00976F10"/>
    <w:rsid w:val="00981B8D"/>
    <w:rsid w:val="00981D7C"/>
    <w:rsid w:val="00983664"/>
    <w:rsid w:val="009878F6"/>
    <w:rsid w:val="00990118"/>
    <w:rsid w:val="009960ED"/>
    <w:rsid w:val="009A1D5F"/>
    <w:rsid w:val="009A7797"/>
    <w:rsid w:val="009A7FE8"/>
    <w:rsid w:val="009B05E9"/>
    <w:rsid w:val="009B0A4C"/>
    <w:rsid w:val="009B21FE"/>
    <w:rsid w:val="009B2CDF"/>
    <w:rsid w:val="009C6096"/>
    <w:rsid w:val="009C77AF"/>
    <w:rsid w:val="009D7F37"/>
    <w:rsid w:val="009E56BB"/>
    <w:rsid w:val="009E629F"/>
    <w:rsid w:val="009E639E"/>
    <w:rsid w:val="009E6985"/>
    <w:rsid w:val="009E6D75"/>
    <w:rsid w:val="009F74B1"/>
    <w:rsid w:val="00A006A0"/>
    <w:rsid w:val="00A06817"/>
    <w:rsid w:val="00A1349F"/>
    <w:rsid w:val="00A16730"/>
    <w:rsid w:val="00A16D6A"/>
    <w:rsid w:val="00A17096"/>
    <w:rsid w:val="00A21104"/>
    <w:rsid w:val="00A2137D"/>
    <w:rsid w:val="00A21582"/>
    <w:rsid w:val="00A24E40"/>
    <w:rsid w:val="00A27933"/>
    <w:rsid w:val="00A31E13"/>
    <w:rsid w:val="00A37171"/>
    <w:rsid w:val="00A44299"/>
    <w:rsid w:val="00A53B45"/>
    <w:rsid w:val="00A570E1"/>
    <w:rsid w:val="00A6158B"/>
    <w:rsid w:val="00A62C05"/>
    <w:rsid w:val="00A63ECB"/>
    <w:rsid w:val="00A64E7D"/>
    <w:rsid w:val="00A7141E"/>
    <w:rsid w:val="00A7277A"/>
    <w:rsid w:val="00A728F6"/>
    <w:rsid w:val="00A732E0"/>
    <w:rsid w:val="00A763B3"/>
    <w:rsid w:val="00A80688"/>
    <w:rsid w:val="00A856E1"/>
    <w:rsid w:val="00A910AB"/>
    <w:rsid w:val="00A92EAF"/>
    <w:rsid w:val="00A96F48"/>
    <w:rsid w:val="00AA06DC"/>
    <w:rsid w:val="00AA74C3"/>
    <w:rsid w:val="00AB13CE"/>
    <w:rsid w:val="00AB1C1D"/>
    <w:rsid w:val="00AB4029"/>
    <w:rsid w:val="00AB62DA"/>
    <w:rsid w:val="00AB69DF"/>
    <w:rsid w:val="00AB7A64"/>
    <w:rsid w:val="00AC01D1"/>
    <w:rsid w:val="00AC07EB"/>
    <w:rsid w:val="00AC1B5B"/>
    <w:rsid w:val="00AC5FCD"/>
    <w:rsid w:val="00AC770E"/>
    <w:rsid w:val="00AD254B"/>
    <w:rsid w:val="00AD37BB"/>
    <w:rsid w:val="00AE136A"/>
    <w:rsid w:val="00AE17C0"/>
    <w:rsid w:val="00AE3E9D"/>
    <w:rsid w:val="00AE69E2"/>
    <w:rsid w:val="00AE6F69"/>
    <w:rsid w:val="00AE7099"/>
    <w:rsid w:val="00AF120F"/>
    <w:rsid w:val="00AF3561"/>
    <w:rsid w:val="00AF5C82"/>
    <w:rsid w:val="00B038F4"/>
    <w:rsid w:val="00B03C9E"/>
    <w:rsid w:val="00B113F6"/>
    <w:rsid w:val="00B13ED4"/>
    <w:rsid w:val="00B14F19"/>
    <w:rsid w:val="00B16E81"/>
    <w:rsid w:val="00B17024"/>
    <w:rsid w:val="00B203B6"/>
    <w:rsid w:val="00B21FBC"/>
    <w:rsid w:val="00B25AF7"/>
    <w:rsid w:val="00B26928"/>
    <w:rsid w:val="00B2738B"/>
    <w:rsid w:val="00B3185A"/>
    <w:rsid w:val="00B4183E"/>
    <w:rsid w:val="00B42874"/>
    <w:rsid w:val="00B501C8"/>
    <w:rsid w:val="00B547D1"/>
    <w:rsid w:val="00B5636D"/>
    <w:rsid w:val="00B61795"/>
    <w:rsid w:val="00B64415"/>
    <w:rsid w:val="00B65BB1"/>
    <w:rsid w:val="00B6611C"/>
    <w:rsid w:val="00B67E4A"/>
    <w:rsid w:val="00B71261"/>
    <w:rsid w:val="00B733A5"/>
    <w:rsid w:val="00B74AE1"/>
    <w:rsid w:val="00B76BBE"/>
    <w:rsid w:val="00B8265A"/>
    <w:rsid w:val="00B864C2"/>
    <w:rsid w:val="00B86C50"/>
    <w:rsid w:val="00B906F9"/>
    <w:rsid w:val="00B92A69"/>
    <w:rsid w:val="00B95163"/>
    <w:rsid w:val="00B9538A"/>
    <w:rsid w:val="00B95A00"/>
    <w:rsid w:val="00B95BE0"/>
    <w:rsid w:val="00B96CF7"/>
    <w:rsid w:val="00B97BE0"/>
    <w:rsid w:val="00BA68B3"/>
    <w:rsid w:val="00BA7CBF"/>
    <w:rsid w:val="00BB2669"/>
    <w:rsid w:val="00BB2E9E"/>
    <w:rsid w:val="00BB3D64"/>
    <w:rsid w:val="00BC1AA0"/>
    <w:rsid w:val="00BC399B"/>
    <w:rsid w:val="00BC663C"/>
    <w:rsid w:val="00BC7BA6"/>
    <w:rsid w:val="00BD1A9D"/>
    <w:rsid w:val="00BD3CF3"/>
    <w:rsid w:val="00BD3E8E"/>
    <w:rsid w:val="00BD6604"/>
    <w:rsid w:val="00BE15DB"/>
    <w:rsid w:val="00BE251F"/>
    <w:rsid w:val="00BE760D"/>
    <w:rsid w:val="00BF1B38"/>
    <w:rsid w:val="00BF29A9"/>
    <w:rsid w:val="00BF4749"/>
    <w:rsid w:val="00BF65A1"/>
    <w:rsid w:val="00BF74B6"/>
    <w:rsid w:val="00C02271"/>
    <w:rsid w:val="00C04896"/>
    <w:rsid w:val="00C105E8"/>
    <w:rsid w:val="00C10DA8"/>
    <w:rsid w:val="00C11608"/>
    <w:rsid w:val="00C12873"/>
    <w:rsid w:val="00C15CCF"/>
    <w:rsid w:val="00C16EBA"/>
    <w:rsid w:val="00C17152"/>
    <w:rsid w:val="00C218C9"/>
    <w:rsid w:val="00C25CD0"/>
    <w:rsid w:val="00C26CDA"/>
    <w:rsid w:val="00C327A4"/>
    <w:rsid w:val="00C32FC5"/>
    <w:rsid w:val="00C33795"/>
    <w:rsid w:val="00C33892"/>
    <w:rsid w:val="00C434C2"/>
    <w:rsid w:val="00C4464E"/>
    <w:rsid w:val="00C50A11"/>
    <w:rsid w:val="00C50F84"/>
    <w:rsid w:val="00C52174"/>
    <w:rsid w:val="00C55E6A"/>
    <w:rsid w:val="00C567B8"/>
    <w:rsid w:val="00C61DF7"/>
    <w:rsid w:val="00C620E3"/>
    <w:rsid w:val="00C62258"/>
    <w:rsid w:val="00C6237E"/>
    <w:rsid w:val="00C6290B"/>
    <w:rsid w:val="00C63292"/>
    <w:rsid w:val="00C63B0D"/>
    <w:rsid w:val="00C64CC9"/>
    <w:rsid w:val="00C67731"/>
    <w:rsid w:val="00C74827"/>
    <w:rsid w:val="00C75A8A"/>
    <w:rsid w:val="00C81695"/>
    <w:rsid w:val="00C82A3A"/>
    <w:rsid w:val="00C836D7"/>
    <w:rsid w:val="00C8688C"/>
    <w:rsid w:val="00C9065E"/>
    <w:rsid w:val="00C91E69"/>
    <w:rsid w:val="00C944C2"/>
    <w:rsid w:val="00C94766"/>
    <w:rsid w:val="00C950CD"/>
    <w:rsid w:val="00C96ED2"/>
    <w:rsid w:val="00C96F49"/>
    <w:rsid w:val="00CA02A5"/>
    <w:rsid w:val="00CA0E2E"/>
    <w:rsid w:val="00CA3022"/>
    <w:rsid w:val="00CA4460"/>
    <w:rsid w:val="00CA4D1F"/>
    <w:rsid w:val="00CA6026"/>
    <w:rsid w:val="00CA7068"/>
    <w:rsid w:val="00CA7BB6"/>
    <w:rsid w:val="00CB0B71"/>
    <w:rsid w:val="00CB0C0D"/>
    <w:rsid w:val="00CB1DC6"/>
    <w:rsid w:val="00CB22BB"/>
    <w:rsid w:val="00CB35D9"/>
    <w:rsid w:val="00CB4A51"/>
    <w:rsid w:val="00CB5B04"/>
    <w:rsid w:val="00CB6CDA"/>
    <w:rsid w:val="00CC08E0"/>
    <w:rsid w:val="00CC2A08"/>
    <w:rsid w:val="00CC46CC"/>
    <w:rsid w:val="00CC51B7"/>
    <w:rsid w:val="00CC6445"/>
    <w:rsid w:val="00CC6D65"/>
    <w:rsid w:val="00CC7CCC"/>
    <w:rsid w:val="00CD0B2B"/>
    <w:rsid w:val="00CD55A9"/>
    <w:rsid w:val="00CE05E6"/>
    <w:rsid w:val="00CE1428"/>
    <w:rsid w:val="00CE1D3E"/>
    <w:rsid w:val="00CE2C9F"/>
    <w:rsid w:val="00CE473B"/>
    <w:rsid w:val="00CE75CB"/>
    <w:rsid w:val="00CF0A61"/>
    <w:rsid w:val="00CF3CC8"/>
    <w:rsid w:val="00CF4C62"/>
    <w:rsid w:val="00CF694A"/>
    <w:rsid w:val="00D00751"/>
    <w:rsid w:val="00D01896"/>
    <w:rsid w:val="00D024D1"/>
    <w:rsid w:val="00D0431B"/>
    <w:rsid w:val="00D05A65"/>
    <w:rsid w:val="00D05C8A"/>
    <w:rsid w:val="00D0759D"/>
    <w:rsid w:val="00D15BB5"/>
    <w:rsid w:val="00D216A5"/>
    <w:rsid w:val="00D24379"/>
    <w:rsid w:val="00D3036E"/>
    <w:rsid w:val="00D317D5"/>
    <w:rsid w:val="00D35302"/>
    <w:rsid w:val="00D365B2"/>
    <w:rsid w:val="00D418D6"/>
    <w:rsid w:val="00D458FD"/>
    <w:rsid w:val="00D4628C"/>
    <w:rsid w:val="00D46E99"/>
    <w:rsid w:val="00D47575"/>
    <w:rsid w:val="00D5013C"/>
    <w:rsid w:val="00D504A0"/>
    <w:rsid w:val="00D5327E"/>
    <w:rsid w:val="00D545DC"/>
    <w:rsid w:val="00D57862"/>
    <w:rsid w:val="00D630C9"/>
    <w:rsid w:val="00D65AC9"/>
    <w:rsid w:val="00D66750"/>
    <w:rsid w:val="00D6761F"/>
    <w:rsid w:val="00D701AF"/>
    <w:rsid w:val="00D73DF0"/>
    <w:rsid w:val="00D7717D"/>
    <w:rsid w:val="00D823DE"/>
    <w:rsid w:val="00D82BD6"/>
    <w:rsid w:val="00D82D17"/>
    <w:rsid w:val="00D831E0"/>
    <w:rsid w:val="00D837ED"/>
    <w:rsid w:val="00D85045"/>
    <w:rsid w:val="00D873B0"/>
    <w:rsid w:val="00D900B3"/>
    <w:rsid w:val="00D96BB1"/>
    <w:rsid w:val="00DA2F69"/>
    <w:rsid w:val="00DA43F9"/>
    <w:rsid w:val="00DA5325"/>
    <w:rsid w:val="00DA60AA"/>
    <w:rsid w:val="00DA6A4A"/>
    <w:rsid w:val="00DA7B66"/>
    <w:rsid w:val="00DB0B46"/>
    <w:rsid w:val="00DB1543"/>
    <w:rsid w:val="00DB154C"/>
    <w:rsid w:val="00DB4B6B"/>
    <w:rsid w:val="00DB7289"/>
    <w:rsid w:val="00DC0302"/>
    <w:rsid w:val="00DC29B7"/>
    <w:rsid w:val="00DC7146"/>
    <w:rsid w:val="00DC7C6B"/>
    <w:rsid w:val="00DD680B"/>
    <w:rsid w:val="00DD73A6"/>
    <w:rsid w:val="00DE0B02"/>
    <w:rsid w:val="00DE2944"/>
    <w:rsid w:val="00DE53DB"/>
    <w:rsid w:val="00DE6481"/>
    <w:rsid w:val="00DE753F"/>
    <w:rsid w:val="00DF0297"/>
    <w:rsid w:val="00E0137F"/>
    <w:rsid w:val="00E01ABC"/>
    <w:rsid w:val="00E02C93"/>
    <w:rsid w:val="00E0370A"/>
    <w:rsid w:val="00E03AB2"/>
    <w:rsid w:val="00E0403A"/>
    <w:rsid w:val="00E058A4"/>
    <w:rsid w:val="00E10DB1"/>
    <w:rsid w:val="00E10F17"/>
    <w:rsid w:val="00E110D6"/>
    <w:rsid w:val="00E1480E"/>
    <w:rsid w:val="00E15282"/>
    <w:rsid w:val="00E2136C"/>
    <w:rsid w:val="00E21CFC"/>
    <w:rsid w:val="00E27EAA"/>
    <w:rsid w:val="00E308C5"/>
    <w:rsid w:val="00E30F78"/>
    <w:rsid w:val="00E3101D"/>
    <w:rsid w:val="00E325AA"/>
    <w:rsid w:val="00E41E79"/>
    <w:rsid w:val="00E4567F"/>
    <w:rsid w:val="00E45C2F"/>
    <w:rsid w:val="00E56EFD"/>
    <w:rsid w:val="00E61EB2"/>
    <w:rsid w:val="00E64258"/>
    <w:rsid w:val="00E6435E"/>
    <w:rsid w:val="00E64910"/>
    <w:rsid w:val="00E71622"/>
    <w:rsid w:val="00E756F4"/>
    <w:rsid w:val="00E85C6A"/>
    <w:rsid w:val="00E86349"/>
    <w:rsid w:val="00E87318"/>
    <w:rsid w:val="00E8793E"/>
    <w:rsid w:val="00E93D20"/>
    <w:rsid w:val="00E93FBB"/>
    <w:rsid w:val="00E95788"/>
    <w:rsid w:val="00EA0144"/>
    <w:rsid w:val="00EA3473"/>
    <w:rsid w:val="00EA4962"/>
    <w:rsid w:val="00EA62E5"/>
    <w:rsid w:val="00EA68A0"/>
    <w:rsid w:val="00EA6975"/>
    <w:rsid w:val="00EB132D"/>
    <w:rsid w:val="00EB2342"/>
    <w:rsid w:val="00EB2F36"/>
    <w:rsid w:val="00EB4059"/>
    <w:rsid w:val="00EB501C"/>
    <w:rsid w:val="00EC1C08"/>
    <w:rsid w:val="00EC390B"/>
    <w:rsid w:val="00EC6DB1"/>
    <w:rsid w:val="00ED67A2"/>
    <w:rsid w:val="00EE0AD6"/>
    <w:rsid w:val="00EE3371"/>
    <w:rsid w:val="00EE41DF"/>
    <w:rsid w:val="00EE63E7"/>
    <w:rsid w:val="00EE6932"/>
    <w:rsid w:val="00EE6D27"/>
    <w:rsid w:val="00EF12FD"/>
    <w:rsid w:val="00EF264A"/>
    <w:rsid w:val="00EF3067"/>
    <w:rsid w:val="00F03437"/>
    <w:rsid w:val="00F1058D"/>
    <w:rsid w:val="00F1063E"/>
    <w:rsid w:val="00F11A47"/>
    <w:rsid w:val="00F1422C"/>
    <w:rsid w:val="00F22D86"/>
    <w:rsid w:val="00F2773D"/>
    <w:rsid w:val="00F30766"/>
    <w:rsid w:val="00F31364"/>
    <w:rsid w:val="00F40590"/>
    <w:rsid w:val="00F42BB4"/>
    <w:rsid w:val="00F4476D"/>
    <w:rsid w:val="00F4556F"/>
    <w:rsid w:val="00F516EA"/>
    <w:rsid w:val="00F52891"/>
    <w:rsid w:val="00F56A01"/>
    <w:rsid w:val="00F570DF"/>
    <w:rsid w:val="00F576FD"/>
    <w:rsid w:val="00F61D4D"/>
    <w:rsid w:val="00F635D8"/>
    <w:rsid w:val="00F661D8"/>
    <w:rsid w:val="00F669DA"/>
    <w:rsid w:val="00F679AC"/>
    <w:rsid w:val="00F70DFA"/>
    <w:rsid w:val="00F716C2"/>
    <w:rsid w:val="00F73EAA"/>
    <w:rsid w:val="00F75BAA"/>
    <w:rsid w:val="00F77B5F"/>
    <w:rsid w:val="00F82124"/>
    <w:rsid w:val="00F83D49"/>
    <w:rsid w:val="00F8438C"/>
    <w:rsid w:val="00F84898"/>
    <w:rsid w:val="00F8724D"/>
    <w:rsid w:val="00F90A2C"/>
    <w:rsid w:val="00F95360"/>
    <w:rsid w:val="00FA620C"/>
    <w:rsid w:val="00FA682B"/>
    <w:rsid w:val="00FA755C"/>
    <w:rsid w:val="00FA7798"/>
    <w:rsid w:val="00FB16C5"/>
    <w:rsid w:val="00FB1BB0"/>
    <w:rsid w:val="00FB2B54"/>
    <w:rsid w:val="00FB2CBE"/>
    <w:rsid w:val="00FB348D"/>
    <w:rsid w:val="00FB36A9"/>
    <w:rsid w:val="00FC1028"/>
    <w:rsid w:val="00FC15A3"/>
    <w:rsid w:val="00FC5A0D"/>
    <w:rsid w:val="00FD01A4"/>
    <w:rsid w:val="00FD1571"/>
    <w:rsid w:val="00FD1709"/>
    <w:rsid w:val="00FD34C3"/>
    <w:rsid w:val="00FD53C7"/>
    <w:rsid w:val="00FE1098"/>
    <w:rsid w:val="00FE7DBE"/>
    <w:rsid w:val="00FF16C7"/>
    <w:rsid w:val="00FF18AF"/>
    <w:rsid w:val="00FF330E"/>
    <w:rsid w:val="00FF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C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218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18C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21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218C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28</Words>
  <Characters>163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浙江大学全国教指委人员名单</dc:title>
  <dc:subject/>
  <dc:creator>微软用户</dc:creator>
  <cp:keywords/>
  <dc:description/>
  <cp:lastModifiedBy>chenzf</cp:lastModifiedBy>
  <cp:revision>3</cp:revision>
  <cp:lastPrinted>2014-04-28T03:25:00Z</cp:lastPrinted>
  <dcterms:created xsi:type="dcterms:W3CDTF">2014-04-29T03:27:00Z</dcterms:created>
  <dcterms:modified xsi:type="dcterms:W3CDTF">2014-04-30T06:23:00Z</dcterms:modified>
</cp:coreProperties>
</file>